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E9FA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LEMAN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0878D9B7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Saxlingham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Nethergate</w:t>
      </w:r>
      <w:proofErr w:type="spellEnd"/>
      <w:r>
        <w:rPr>
          <w:rStyle w:val="s1"/>
        </w:rPr>
        <w:t>, Norfolk.</w:t>
      </w:r>
    </w:p>
    <w:p w14:paraId="1F44F64F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</w:p>
    <w:p w14:paraId="33A9EA59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</w:p>
    <w:p w14:paraId="18903446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6F321008" w14:textId="77777777" w:rsidR="00BC7A58" w:rsidRDefault="00BC7A58" w:rsidP="00BC7A58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64)</w:t>
      </w:r>
    </w:p>
    <w:p w14:paraId="6E9E025B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</w:p>
    <w:p w14:paraId="3ECD5C36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</w:p>
    <w:p w14:paraId="675766E5" w14:textId="77777777" w:rsidR="00BC7A58" w:rsidRDefault="00BC7A58" w:rsidP="00BC7A5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6D6807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DB016" w14:textId="77777777" w:rsidR="00BC7A58" w:rsidRDefault="00BC7A58" w:rsidP="009139A6">
      <w:r>
        <w:separator/>
      </w:r>
    </w:p>
  </w:endnote>
  <w:endnote w:type="continuationSeparator" w:id="0">
    <w:p w14:paraId="4B4B1779" w14:textId="77777777" w:rsidR="00BC7A58" w:rsidRDefault="00BC7A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C9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D2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CD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1C960" w14:textId="77777777" w:rsidR="00BC7A58" w:rsidRDefault="00BC7A58" w:rsidP="009139A6">
      <w:r>
        <w:separator/>
      </w:r>
    </w:p>
  </w:footnote>
  <w:footnote w:type="continuationSeparator" w:id="0">
    <w:p w14:paraId="2EA0BA0C" w14:textId="77777777" w:rsidR="00BC7A58" w:rsidRDefault="00BC7A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CF6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78C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71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A5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7A5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A5F44"/>
  <w15:chartTrackingRefBased/>
  <w15:docId w15:val="{E0F94552-C087-4481-BC50-2CC35AF4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7A58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BC7A5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2021-08-26T18:45:00Z</dcterms:created>
  <dcterms:modified xsi:type="dcterms:W3CDTF">2021-08-26T18:45:00Z</dcterms:modified>
</cp:coreProperties>
</file>